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4DDAF" w14:textId="75B8D1DA" w:rsidR="00427CB8" w:rsidRDefault="00ED5CBE" w:rsidP="00427CB8">
      <w:pPr>
        <w:pStyle w:val="a3"/>
        <w:spacing w:line="309" w:lineRule="exact"/>
        <w:jc w:val="right"/>
      </w:pPr>
      <w:r>
        <w:rPr>
          <w:rFonts w:ascii="ＭＳ 明朝" w:hAnsi="ＭＳ 明朝" w:hint="eastAsia"/>
        </w:rPr>
        <w:t>令和</w:t>
      </w:r>
      <w:r w:rsidR="005764DC">
        <w:rPr>
          <w:rFonts w:ascii="ＭＳ 明朝" w:hAnsi="ＭＳ 明朝" w:hint="eastAsia"/>
        </w:rPr>
        <w:t>８</w:t>
      </w:r>
      <w:r>
        <w:rPr>
          <w:rFonts w:ascii="ＭＳ 明朝" w:hAnsi="ＭＳ 明朝" w:hint="eastAsia"/>
        </w:rPr>
        <w:t>年</w:t>
      </w:r>
      <w:r w:rsidR="00427CB8">
        <w:rPr>
          <w:rFonts w:ascii="ＭＳ 明朝" w:hAnsi="ＭＳ 明朝" w:hint="eastAsia"/>
        </w:rPr>
        <w:t>３月</w:t>
      </w:r>
      <w:r w:rsidR="00CF670F">
        <w:rPr>
          <w:rFonts w:ascii="ＭＳ 明朝" w:hAnsi="ＭＳ 明朝" w:hint="eastAsia"/>
        </w:rPr>
        <w:t>２</w:t>
      </w:r>
      <w:r w:rsidR="0072097F">
        <w:rPr>
          <w:rFonts w:ascii="ＭＳ 明朝" w:hAnsi="ＭＳ 明朝" w:hint="eastAsia"/>
        </w:rPr>
        <w:t>５</w:t>
      </w:r>
      <w:r w:rsidR="00427CB8">
        <w:rPr>
          <w:rFonts w:ascii="ＭＳ 明朝" w:hAnsi="ＭＳ 明朝" w:hint="eastAsia"/>
        </w:rPr>
        <w:t>日</w:t>
      </w:r>
    </w:p>
    <w:p w14:paraId="2B796A94" w14:textId="77777777" w:rsidR="00427CB8" w:rsidRDefault="00427CB8" w:rsidP="00427CB8">
      <w:pPr>
        <w:pStyle w:val="a3"/>
        <w:spacing w:line="309" w:lineRule="exact"/>
      </w:pPr>
    </w:p>
    <w:p w14:paraId="6BFA67BC" w14:textId="77777777" w:rsidR="00427CB8" w:rsidRPr="008554D9" w:rsidRDefault="00427CB8" w:rsidP="00427CB8">
      <w:pPr>
        <w:pStyle w:val="a3"/>
        <w:spacing w:line="309" w:lineRule="exact"/>
      </w:pPr>
      <w:r>
        <w:rPr>
          <w:rFonts w:ascii="ＭＳ 明朝" w:hAnsi="ＭＳ 明朝" w:hint="eastAsia"/>
        </w:rPr>
        <w:t>○○○○高等学校長　様</w:t>
      </w:r>
    </w:p>
    <w:p w14:paraId="006A8B71" w14:textId="77777777" w:rsidR="00427CB8" w:rsidRPr="008554D9" w:rsidRDefault="00427CB8" w:rsidP="00427CB8">
      <w:pPr>
        <w:pStyle w:val="a3"/>
        <w:spacing w:line="309" w:lineRule="exact"/>
        <w:ind w:rightChars="170" w:right="340" w:firstLineChars="2500" w:firstLine="5250"/>
        <w:jc w:val="distribute"/>
      </w:pPr>
      <w:r w:rsidRPr="008554D9">
        <w:rPr>
          <w:rFonts w:ascii="ＭＳ 明朝" w:hAnsi="ＭＳ 明朝" w:hint="eastAsia"/>
        </w:rPr>
        <w:t>新潟県高等学校体育連盟副会長</w:t>
      </w:r>
    </w:p>
    <w:p w14:paraId="0F243868" w14:textId="77777777" w:rsidR="006C1713" w:rsidRPr="008554D9" w:rsidRDefault="006C1713" w:rsidP="00427CB8">
      <w:pPr>
        <w:pStyle w:val="a3"/>
        <w:spacing w:line="309" w:lineRule="exact"/>
        <w:ind w:leftChars="2625" w:left="5250" w:firstLineChars="1500" w:firstLine="3150"/>
        <w:jc w:val="left"/>
      </w:pPr>
      <w:r w:rsidRPr="008554D9">
        <w:rPr>
          <w:rFonts w:hint="eastAsia"/>
        </w:rPr>
        <w:t>石　橋　弘　光</w:t>
      </w:r>
    </w:p>
    <w:p w14:paraId="12741025" w14:textId="7B94A872" w:rsidR="00427CB8" w:rsidRPr="008554D9" w:rsidRDefault="00427CB8" w:rsidP="006C1713">
      <w:pPr>
        <w:pStyle w:val="a3"/>
        <w:spacing w:line="309" w:lineRule="exact"/>
        <w:ind w:leftChars="2625" w:left="5250"/>
        <w:jc w:val="left"/>
      </w:pPr>
      <w:r w:rsidRPr="008554D9">
        <w:rPr>
          <w:rFonts w:ascii="ＭＳ 明朝" w:hAnsi="ＭＳ 明朝" w:hint="eastAsia"/>
        </w:rPr>
        <w:t>新潟県高等学校体育連盟　バドミントン専門部長</w:t>
      </w:r>
    </w:p>
    <w:p w14:paraId="099C27B9" w14:textId="77777777" w:rsidR="00427CB8" w:rsidRPr="008554D9" w:rsidRDefault="00F23C09" w:rsidP="00427CB8">
      <w:pPr>
        <w:pStyle w:val="a3"/>
        <w:spacing w:line="309" w:lineRule="exact"/>
        <w:ind w:firstLineChars="4000" w:firstLine="8400"/>
        <w:jc w:val="left"/>
      </w:pPr>
      <w:r w:rsidRPr="008554D9">
        <w:rPr>
          <w:rFonts w:hint="eastAsia"/>
        </w:rPr>
        <w:t>石　井　　　充</w:t>
      </w:r>
    </w:p>
    <w:p w14:paraId="46AC9FBD" w14:textId="110F263C" w:rsidR="00427CB8" w:rsidRPr="008554D9" w:rsidRDefault="00427CB8" w:rsidP="00427CB8">
      <w:pPr>
        <w:pStyle w:val="a3"/>
        <w:spacing w:line="309" w:lineRule="exact"/>
        <w:ind w:rightChars="170" w:right="340" w:firstLineChars="2500" w:firstLine="5250"/>
        <w:jc w:val="distribute"/>
      </w:pPr>
      <w:r w:rsidRPr="008554D9">
        <w:rPr>
          <w:rFonts w:ascii="ＭＳ 明朝" w:hAnsi="ＭＳ 明朝" w:hint="eastAsia"/>
        </w:rPr>
        <w:t xml:space="preserve">主管校　</w:t>
      </w:r>
      <w:r w:rsidR="005764DC" w:rsidRPr="008554D9">
        <w:rPr>
          <w:rFonts w:ascii="ＭＳ 明朝" w:hAnsi="ＭＳ 明朝" w:hint="eastAsia"/>
        </w:rPr>
        <w:t>県立加茂高等学校長</w:t>
      </w:r>
    </w:p>
    <w:p w14:paraId="6778E857" w14:textId="0DB0F9CD" w:rsidR="0033485C" w:rsidRPr="008554D9" w:rsidRDefault="005764DC" w:rsidP="0033485C">
      <w:pPr>
        <w:pStyle w:val="a3"/>
        <w:spacing w:line="309" w:lineRule="exact"/>
        <w:ind w:rightChars="170" w:right="340"/>
        <w:jc w:val="right"/>
      </w:pPr>
      <w:r w:rsidRPr="008554D9">
        <w:rPr>
          <w:rFonts w:hint="eastAsia"/>
        </w:rPr>
        <w:t>渡　邉　孝　弘</w:t>
      </w:r>
    </w:p>
    <w:p w14:paraId="24764F7D" w14:textId="77777777" w:rsidR="00427CB8" w:rsidRPr="008554D9" w:rsidRDefault="00427CB8" w:rsidP="00427CB8">
      <w:pPr>
        <w:pStyle w:val="a3"/>
        <w:spacing w:line="309" w:lineRule="exact"/>
      </w:pPr>
      <w:r w:rsidRPr="008554D9">
        <w:rPr>
          <w:rFonts w:ascii="ＭＳ 明朝" w:hAnsi="ＭＳ 明朝" w:hint="eastAsia"/>
        </w:rPr>
        <w:t xml:space="preserve">　　　　　　　　　　　　　　　　　　　　　　　　　　　　　　　　　　　　　　　　　　　　　　　</w:t>
      </w:r>
    </w:p>
    <w:p w14:paraId="69D427E1" w14:textId="77777777" w:rsidR="00427CB8" w:rsidRPr="008554D9" w:rsidRDefault="00427CB8" w:rsidP="00427CB8">
      <w:pPr>
        <w:pStyle w:val="a3"/>
        <w:spacing w:line="309" w:lineRule="exact"/>
      </w:pPr>
    </w:p>
    <w:p w14:paraId="0B0AC8CB" w14:textId="77777777" w:rsidR="00427CB8" w:rsidRPr="008554D9" w:rsidRDefault="00427CB8" w:rsidP="00427CB8">
      <w:pPr>
        <w:pStyle w:val="a3"/>
        <w:spacing w:line="309" w:lineRule="exact"/>
      </w:pPr>
    </w:p>
    <w:p w14:paraId="37C5D65C" w14:textId="660F4192" w:rsidR="00427CB8" w:rsidRPr="008554D9" w:rsidRDefault="00ED5CBE" w:rsidP="00AC2525">
      <w:pPr>
        <w:pStyle w:val="a3"/>
        <w:spacing w:line="309" w:lineRule="exact"/>
        <w:ind w:firstLineChars="900" w:firstLine="2160"/>
      </w:pPr>
      <w:r w:rsidRPr="008554D9">
        <w:rPr>
          <w:rFonts w:ascii="ＭＳ 明朝" w:hAnsi="ＭＳ 明朝" w:hint="eastAsia"/>
          <w:sz w:val="24"/>
          <w:szCs w:val="24"/>
        </w:rPr>
        <w:t>令和</w:t>
      </w:r>
      <w:r w:rsidR="005764DC" w:rsidRPr="008554D9">
        <w:rPr>
          <w:rFonts w:ascii="ＭＳ 明朝" w:hAnsi="ＭＳ 明朝" w:hint="eastAsia"/>
          <w:sz w:val="24"/>
          <w:szCs w:val="24"/>
        </w:rPr>
        <w:t>８</w:t>
      </w:r>
      <w:r w:rsidRPr="008554D9">
        <w:rPr>
          <w:rFonts w:ascii="ＭＳ 明朝" w:hAnsi="ＭＳ 明朝" w:hint="eastAsia"/>
          <w:sz w:val="24"/>
          <w:szCs w:val="24"/>
        </w:rPr>
        <w:t>年</w:t>
      </w:r>
      <w:r w:rsidR="00427CB8" w:rsidRPr="008554D9">
        <w:rPr>
          <w:rFonts w:ascii="ＭＳ 明朝" w:hAnsi="ＭＳ 明朝" w:hint="eastAsia"/>
          <w:sz w:val="24"/>
          <w:szCs w:val="24"/>
        </w:rPr>
        <w:t>度　新潟県高等学校春季地区体育大会</w:t>
      </w:r>
    </w:p>
    <w:p w14:paraId="3BBD4D41" w14:textId="77777777" w:rsidR="00427CB8" w:rsidRPr="008554D9" w:rsidRDefault="00500C5F" w:rsidP="00427CB8">
      <w:pPr>
        <w:pStyle w:val="a3"/>
        <w:spacing w:line="309" w:lineRule="exact"/>
        <w:jc w:val="center"/>
      </w:pPr>
      <w:r w:rsidRPr="008554D9">
        <w:rPr>
          <w:rFonts w:ascii="ＭＳ 明朝" w:hAnsi="ＭＳ 明朝" w:hint="eastAsia"/>
          <w:sz w:val="24"/>
          <w:szCs w:val="24"/>
        </w:rPr>
        <w:t xml:space="preserve">　　</w:t>
      </w:r>
      <w:r w:rsidR="00427CB8" w:rsidRPr="008554D9">
        <w:rPr>
          <w:rFonts w:ascii="ＭＳ 明朝" w:hAnsi="ＭＳ 明朝" w:hint="eastAsia"/>
          <w:sz w:val="24"/>
          <w:szCs w:val="24"/>
        </w:rPr>
        <w:t>中越地区バドミントン大会</w:t>
      </w:r>
      <w:r w:rsidR="00AC2525" w:rsidRPr="008554D9">
        <w:rPr>
          <w:rFonts w:ascii="ＭＳ 明朝" w:hAnsi="ＭＳ 明朝" w:hint="eastAsia"/>
          <w:sz w:val="24"/>
          <w:szCs w:val="24"/>
        </w:rPr>
        <w:t>運営会議</w:t>
      </w:r>
      <w:r w:rsidR="00427CB8" w:rsidRPr="008554D9">
        <w:rPr>
          <w:rFonts w:ascii="ＭＳ 明朝" w:hAnsi="ＭＳ 明朝" w:hint="eastAsia"/>
          <w:sz w:val="24"/>
          <w:szCs w:val="24"/>
        </w:rPr>
        <w:t>の開催について（案内）</w:t>
      </w:r>
    </w:p>
    <w:p w14:paraId="68499B8A" w14:textId="77777777" w:rsidR="00427CB8" w:rsidRPr="008554D9" w:rsidRDefault="00427CB8" w:rsidP="00427CB8">
      <w:pPr>
        <w:pStyle w:val="a3"/>
        <w:spacing w:line="309" w:lineRule="exact"/>
      </w:pPr>
    </w:p>
    <w:p w14:paraId="6AE0F0AC" w14:textId="77777777" w:rsidR="00427CB8" w:rsidRPr="008554D9" w:rsidRDefault="00427CB8" w:rsidP="00427CB8">
      <w:pPr>
        <w:pStyle w:val="a3"/>
        <w:spacing w:line="309" w:lineRule="exact"/>
      </w:pPr>
      <w:r w:rsidRPr="008554D9">
        <w:rPr>
          <w:rFonts w:eastAsia="Times New Roman" w:cs="Times New Roman"/>
        </w:rPr>
        <w:t xml:space="preserve">  </w:t>
      </w:r>
      <w:r w:rsidRPr="008554D9">
        <w:rPr>
          <w:rFonts w:ascii="ＭＳ 明朝" w:hAnsi="ＭＳ 明朝" w:hint="eastAsia"/>
        </w:rPr>
        <w:t xml:space="preserve">　　</w:t>
      </w:r>
    </w:p>
    <w:p w14:paraId="527DD3C5" w14:textId="77777777" w:rsidR="00AC2525" w:rsidRPr="008554D9" w:rsidRDefault="00427CB8" w:rsidP="00427CB8">
      <w:pPr>
        <w:pStyle w:val="a3"/>
        <w:spacing w:line="309" w:lineRule="exact"/>
        <w:ind w:left="424"/>
        <w:rPr>
          <w:rFonts w:ascii="ＭＳ 明朝" w:hAnsi="ＭＳ 明朝"/>
        </w:rPr>
      </w:pPr>
      <w:r w:rsidRPr="008554D9">
        <w:rPr>
          <w:rFonts w:ascii="ＭＳ 明朝" w:hAnsi="ＭＳ 明朝" w:hint="eastAsia"/>
        </w:rPr>
        <w:t xml:space="preserve">　標記</w:t>
      </w:r>
      <w:r w:rsidR="00AC2525" w:rsidRPr="008554D9">
        <w:rPr>
          <w:rFonts w:ascii="ＭＳ 明朝" w:hAnsi="ＭＳ 明朝" w:hint="eastAsia"/>
        </w:rPr>
        <w:t>会議を下記</w:t>
      </w:r>
      <w:r w:rsidRPr="008554D9">
        <w:rPr>
          <w:rFonts w:ascii="ＭＳ 明朝" w:hAnsi="ＭＳ 明朝" w:hint="eastAsia"/>
        </w:rPr>
        <w:t>により開催</w:t>
      </w:r>
      <w:r w:rsidR="00AC2525" w:rsidRPr="008554D9">
        <w:rPr>
          <w:rFonts w:ascii="ＭＳ 明朝" w:hAnsi="ＭＳ 明朝" w:hint="eastAsia"/>
        </w:rPr>
        <w:t>いたします。</w:t>
      </w:r>
    </w:p>
    <w:p w14:paraId="40320BF3" w14:textId="77777777" w:rsidR="00427CB8" w:rsidRPr="008554D9" w:rsidRDefault="00AC2525" w:rsidP="00AC2525">
      <w:pPr>
        <w:pStyle w:val="a3"/>
        <w:spacing w:line="309" w:lineRule="exact"/>
        <w:ind w:left="424" w:firstLineChars="100" w:firstLine="210"/>
      </w:pPr>
      <w:r w:rsidRPr="008554D9">
        <w:rPr>
          <w:rFonts w:ascii="ＭＳ 明朝" w:hAnsi="ＭＳ 明朝" w:hint="eastAsia"/>
        </w:rPr>
        <w:t>つきましては</w:t>
      </w:r>
      <w:r w:rsidR="00427CB8" w:rsidRPr="008554D9">
        <w:rPr>
          <w:rFonts w:ascii="ＭＳ 明朝" w:hAnsi="ＭＳ 明朝" w:hint="eastAsia"/>
        </w:rPr>
        <w:t>、貴校職員</w:t>
      </w:r>
      <w:r w:rsidRPr="008554D9">
        <w:rPr>
          <w:rFonts w:ascii="ＭＳ 明朝" w:hAnsi="ＭＳ 明朝" w:hint="eastAsia"/>
          <w:u w:val="single"/>
        </w:rPr>
        <w:t xml:space="preserve">　　　　　　　　　　　</w:t>
      </w:r>
      <w:r w:rsidRPr="008554D9">
        <w:rPr>
          <w:rFonts w:ascii="ＭＳ 明朝" w:hAnsi="ＭＳ 明朝" w:hint="eastAsia"/>
        </w:rPr>
        <w:t>様を派遣くださるようお願い</w:t>
      </w:r>
      <w:r w:rsidR="00427CB8" w:rsidRPr="008554D9">
        <w:rPr>
          <w:rFonts w:ascii="ＭＳ 明朝" w:hAnsi="ＭＳ 明朝" w:hint="eastAsia"/>
        </w:rPr>
        <w:t>します。</w:t>
      </w:r>
    </w:p>
    <w:p w14:paraId="5B014BE2" w14:textId="77777777" w:rsidR="00427CB8" w:rsidRPr="008554D9" w:rsidRDefault="00427CB8" w:rsidP="00427CB8">
      <w:pPr>
        <w:pStyle w:val="a3"/>
        <w:spacing w:line="309" w:lineRule="exact"/>
      </w:pPr>
    </w:p>
    <w:p w14:paraId="5BC8F870" w14:textId="77777777" w:rsidR="00427CB8" w:rsidRPr="008554D9" w:rsidRDefault="00427CB8" w:rsidP="00427CB8">
      <w:pPr>
        <w:pStyle w:val="a3"/>
        <w:spacing w:line="309" w:lineRule="exact"/>
        <w:jc w:val="center"/>
      </w:pPr>
      <w:r w:rsidRPr="008554D9">
        <w:rPr>
          <w:rFonts w:ascii="ＭＳ 明朝" w:hAnsi="ＭＳ 明朝" w:hint="eastAsia"/>
        </w:rPr>
        <w:t>記</w:t>
      </w:r>
    </w:p>
    <w:p w14:paraId="47EFCAA3" w14:textId="77777777" w:rsidR="00427CB8" w:rsidRPr="008554D9" w:rsidRDefault="00427CB8" w:rsidP="00427CB8">
      <w:pPr>
        <w:pStyle w:val="a3"/>
        <w:spacing w:line="309" w:lineRule="exact"/>
      </w:pPr>
    </w:p>
    <w:p w14:paraId="553DA2E9" w14:textId="77777777" w:rsidR="00427CB8" w:rsidRPr="008554D9" w:rsidRDefault="00427CB8" w:rsidP="00427CB8">
      <w:pPr>
        <w:pStyle w:val="a3"/>
        <w:spacing w:line="309" w:lineRule="exact"/>
      </w:pPr>
    </w:p>
    <w:p w14:paraId="389F9A5D" w14:textId="6431FDBD" w:rsidR="00427CB8" w:rsidRPr="008554D9" w:rsidRDefault="00427CB8" w:rsidP="0033485C">
      <w:pPr>
        <w:pStyle w:val="a3"/>
        <w:wordWrap/>
        <w:spacing w:line="240" w:lineRule="exact"/>
        <w:ind w:firstLineChars="300" w:firstLine="630"/>
        <w:rPr>
          <w:rFonts w:ascii="ＭＳ 明朝" w:hAnsi="ＭＳ 明朝"/>
        </w:rPr>
      </w:pPr>
      <w:r w:rsidRPr="008554D9">
        <w:rPr>
          <w:rFonts w:ascii="ＭＳ 明朝" w:hAnsi="ＭＳ 明朝" w:hint="eastAsia"/>
        </w:rPr>
        <w:t xml:space="preserve">１　</w:t>
      </w:r>
      <w:r w:rsidR="00AC2525" w:rsidRPr="008554D9">
        <w:rPr>
          <w:rFonts w:ascii="ＭＳ 明朝" w:hAnsi="ＭＳ 明朝" w:hint="eastAsia"/>
        </w:rPr>
        <w:t xml:space="preserve">日　時　　</w:t>
      </w:r>
      <w:r w:rsidR="00ED5CBE" w:rsidRPr="008554D9">
        <w:rPr>
          <w:rFonts w:ascii="ＭＳ 明朝" w:hAnsi="ＭＳ 明朝" w:hint="eastAsia"/>
        </w:rPr>
        <w:t>令和</w:t>
      </w:r>
      <w:r w:rsidR="005764DC" w:rsidRPr="008554D9">
        <w:rPr>
          <w:rFonts w:ascii="ＭＳ 明朝" w:hAnsi="ＭＳ 明朝" w:hint="eastAsia"/>
        </w:rPr>
        <w:t>８</w:t>
      </w:r>
      <w:r w:rsidR="00ED5CBE" w:rsidRPr="008554D9">
        <w:rPr>
          <w:rFonts w:ascii="ＭＳ 明朝" w:hAnsi="ＭＳ 明朝" w:hint="eastAsia"/>
        </w:rPr>
        <w:t>年</w:t>
      </w:r>
      <w:r w:rsidR="00D050C0" w:rsidRPr="008554D9">
        <w:rPr>
          <w:rFonts w:ascii="ＭＳ 明朝" w:hAnsi="ＭＳ 明朝" w:hint="eastAsia"/>
        </w:rPr>
        <w:t>４月</w:t>
      </w:r>
      <w:r w:rsidR="00AC5403" w:rsidRPr="008554D9">
        <w:rPr>
          <w:rFonts w:ascii="ＭＳ 明朝" w:hAnsi="ＭＳ 明朝" w:hint="eastAsia"/>
        </w:rPr>
        <w:t>２</w:t>
      </w:r>
      <w:r w:rsidR="005764DC" w:rsidRPr="008554D9">
        <w:rPr>
          <w:rFonts w:ascii="ＭＳ 明朝" w:hAnsi="ＭＳ 明朝" w:hint="eastAsia"/>
        </w:rPr>
        <w:t>３</w:t>
      </w:r>
      <w:r w:rsidR="00AC5403" w:rsidRPr="008554D9">
        <w:rPr>
          <w:rFonts w:ascii="ＭＳ 明朝" w:hAnsi="ＭＳ 明朝" w:hint="eastAsia"/>
        </w:rPr>
        <w:t>日（</w:t>
      </w:r>
      <w:r w:rsidR="005764DC" w:rsidRPr="008554D9">
        <w:rPr>
          <w:rFonts w:ascii="ＭＳ 明朝" w:hAnsi="ＭＳ 明朝" w:hint="eastAsia"/>
        </w:rPr>
        <w:t>木</w:t>
      </w:r>
      <w:r w:rsidR="00AC2525" w:rsidRPr="008554D9">
        <w:rPr>
          <w:rFonts w:ascii="ＭＳ 明朝" w:hAnsi="ＭＳ 明朝" w:hint="eastAsia"/>
        </w:rPr>
        <w:t>）</w:t>
      </w:r>
    </w:p>
    <w:p w14:paraId="5DF1B3D5" w14:textId="77777777" w:rsidR="00AC2525" w:rsidRPr="008554D9" w:rsidRDefault="00AC2525" w:rsidP="00427CB8">
      <w:pPr>
        <w:pStyle w:val="a3"/>
        <w:wordWrap/>
        <w:spacing w:line="240" w:lineRule="exact"/>
        <w:ind w:firstLineChars="300" w:firstLine="630"/>
      </w:pPr>
      <w:r w:rsidRPr="008554D9">
        <w:rPr>
          <w:rFonts w:ascii="ＭＳ 明朝" w:hAnsi="ＭＳ 明朝" w:hint="eastAsia"/>
        </w:rPr>
        <w:t xml:space="preserve">　　　　　　　午前１０時００分～午後４時５０分まで</w:t>
      </w:r>
    </w:p>
    <w:p w14:paraId="1C8CC840" w14:textId="77777777" w:rsidR="00427CB8" w:rsidRPr="008554D9" w:rsidRDefault="00427CB8" w:rsidP="00427CB8">
      <w:pPr>
        <w:pStyle w:val="a3"/>
        <w:wordWrap/>
        <w:spacing w:line="240" w:lineRule="exact"/>
      </w:pPr>
    </w:p>
    <w:p w14:paraId="5FEAF8DE" w14:textId="488DFDFB" w:rsidR="00427CB8" w:rsidRPr="008554D9" w:rsidRDefault="00427CB8" w:rsidP="00AC2525">
      <w:pPr>
        <w:pStyle w:val="a3"/>
        <w:wordWrap/>
        <w:spacing w:line="240" w:lineRule="exact"/>
        <w:ind w:firstLineChars="300" w:firstLine="630"/>
      </w:pPr>
      <w:r w:rsidRPr="008554D9">
        <w:rPr>
          <w:rFonts w:ascii="ＭＳ 明朝" w:hAnsi="ＭＳ 明朝" w:hint="eastAsia"/>
        </w:rPr>
        <w:t xml:space="preserve">２　</w:t>
      </w:r>
      <w:r w:rsidR="00AC5403" w:rsidRPr="008554D9">
        <w:rPr>
          <w:rFonts w:ascii="ＭＳ 明朝" w:hAnsi="ＭＳ 明朝" w:hint="eastAsia"/>
        </w:rPr>
        <w:t xml:space="preserve">会　場　　</w:t>
      </w:r>
      <w:r w:rsidR="005764DC" w:rsidRPr="008554D9">
        <w:rPr>
          <w:rFonts w:ascii="ＭＳ 明朝" w:hAnsi="ＭＳ 明朝" w:hint="eastAsia"/>
        </w:rPr>
        <w:t>県立加茂高等学校</w:t>
      </w:r>
      <w:r w:rsidR="00D050C0" w:rsidRPr="008554D9">
        <w:rPr>
          <w:rFonts w:ascii="ＭＳ 明朝" w:hAnsi="ＭＳ 明朝" w:hint="eastAsia"/>
        </w:rPr>
        <w:t xml:space="preserve">　</w:t>
      </w:r>
      <w:r w:rsidR="005764DC" w:rsidRPr="008554D9">
        <w:rPr>
          <w:rFonts w:ascii="ＭＳ 明朝" w:hAnsi="ＭＳ 明朝" w:hint="eastAsia"/>
        </w:rPr>
        <w:t>１</w:t>
      </w:r>
      <w:r w:rsidR="00AC5403" w:rsidRPr="008554D9">
        <w:rPr>
          <w:rFonts w:ascii="ＭＳ 明朝" w:hAnsi="ＭＳ 明朝" w:hint="eastAsia"/>
        </w:rPr>
        <w:t xml:space="preserve">F　</w:t>
      </w:r>
      <w:r w:rsidR="005764DC" w:rsidRPr="008554D9">
        <w:rPr>
          <w:rFonts w:ascii="ＭＳ 明朝" w:hAnsi="ＭＳ 明朝" w:hint="eastAsia"/>
        </w:rPr>
        <w:t>会議室</w:t>
      </w:r>
    </w:p>
    <w:p w14:paraId="545A50A3" w14:textId="77777777" w:rsidR="00427CB8" w:rsidRPr="008554D9" w:rsidRDefault="00427CB8" w:rsidP="00427CB8">
      <w:pPr>
        <w:pStyle w:val="a3"/>
        <w:wordWrap/>
        <w:spacing w:line="240" w:lineRule="exact"/>
      </w:pPr>
    </w:p>
    <w:p w14:paraId="27D45DF3" w14:textId="77777777" w:rsidR="00427CB8" w:rsidRPr="008554D9" w:rsidRDefault="00427CB8" w:rsidP="00AC2525">
      <w:pPr>
        <w:pStyle w:val="a3"/>
        <w:wordWrap/>
        <w:spacing w:line="240" w:lineRule="exact"/>
        <w:ind w:firstLineChars="300" w:firstLine="630"/>
      </w:pPr>
      <w:r w:rsidRPr="008554D9">
        <w:rPr>
          <w:rFonts w:ascii="ＭＳ 明朝" w:hAnsi="ＭＳ 明朝" w:hint="eastAsia"/>
        </w:rPr>
        <w:t xml:space="preserve">３　</w:t>
      </w:r>
      <w:r w:rsidR="00AC2525" w:rsidRPr="008554D9">
        <w:rPr>
          <w:rFonts w:ascii="ＭＳ 明朝" w:hAnsi="ＭＳ 明朝" w:hint="eastAsia"/>
        </w:rPr>
        <w:t>内　容　　（１）専門部委員会報告</w:t>
      </w:r>
    </w:p>
    <w:p w14:paraId="1924F9DD" w14:textId="77777777" w:rsidR="00427CB8" w:rsidRPr="008554D9" w:rsidRDefault="00427CB8" w:rsidP="00427CB8">
      <w:pPr>
        <w:pStyle w:val="a3"/>
        <w:wordWrap/>
        <w:spacing w:line="240" w:lineRule="exact"/>
      </w:pPr>
    </w:p>
    <w:p w14:paraId="3A924ACF" w14:textId="77777777" w:rsidR="00427CB8" w:rsidRPr="008554D9" w:rsidRDefault="00AC2525" w:rsidP="00427CB8">
      <w:pPr>
        <w:pStyle w:val="a3"/>
        <w:wordWrap/>
        <w:spacing w:line="240" w:lineRule="exact"/>
        <w:ind w:firstLineChars="1000" w:firstLine="2100"/>
      </w:pPr>
      <w:r w:rsidRPr="008554D9">
        <w:rPr>
          <w:rFonts w:ascii="ＭＳ 明朝" w:hAnsi="ＭＳ 明朝" w:hint="eastAsia"/>
        </w:rPr>
        <w:t>（２）大会運営全般について</w:t>
      </w:r>
    </w:p>
    <w:p w14:paraId="194CB188" w14:textId="77777777" w:rsidR="00427CB8" w:rsidRPr="008554D9" w:rsidRDefault="00427CB8" w:rsidP="00427CB8">
      <w:pPr>
        <w:pStyle w:val="a3"/>
        <w:wordWrap/>
        <w:spacing w:line="240" w:lineRule="exact"/>
      </w:pPr>
    </w:p>
    <w:p w14:paraId="2E436914" w14:textId="77777777" w:rsidR="00427CB8" w:rsidRPr="008554D9" w:rsidRDefault="00AC2525" w:rsidP="00427CB8">
      <w:pPr>
        <w:pStyle w:val="a3"/>
        <w:wordWrap/>
        <w:spacing w:line="240" w:lineRule="exact"/>
        <w:ind w:firstLineChars="1000" w:firstLine="2100"/>
      </w:pPr>
      <w:r w:rsidRPr="008554D9">
        <w:rPr>
          <w:rFonts w:ascii="ＭＳ 明朝" w:hAnsi="ＭＳ 明朝" w:hint="eastAsia"/>
        </w:rPr>
        <w:t>（３）組み合わせについて</w:t>
      </w:r>
    </w:p>
    <w:p w14:paraId="6B22E05B" w14:textId="77777777" w:rsidR="00427CB8" w:rsidRPr="008554D9" w:rsidRDefault="00427CB8" w:rsidP="00427CB8">
      <w:pPr>
        <w:pStyle w:val="a3"/>
        <w:wordWrap/>
        <w:spacing w:line="240" w:lineRule="exact"/>
      </w:pPr>
    </w:p>
    <w:p w14:paraId="3405F6D3" w14:textId="77777777" w:rsidR="00427CB8" w:rsidRPr="008554D9" w:rsidRDefault="00AC2525" w:rsidP="00427CB8">
      <w:pPr>
        <w:spacing w:line="240" w:lineRule="exact"/>
        <w:ind w:firstLineChars="1000" w:firstLine="2100"/>
        <w:rPr>
          <w:rFonts w:ascii="ＭＳ 明朝" w:eastAsia="ＭＳ 明朝" w:hAnsi="ＭＳ 明朝"/>
          <w:sz w:val="21"/>
          <w:szCs w:val="21"/>
        </w:rPr>
      </w:pPr>
      <w:r w:rsidRPr="008554D9">
        <w:rPr>
          <w:rFonts w:ascii="ＭＳ 明朝" w:eastAsia="ＭＳ 明朝" w:hAnsi="ＭＳ 明朝" w:hint="eastAsia"/>
          <w:sz w:val="21"/>
          <w:szCs w:val="21"/>
        </w:rPr>
        <w:t>（４）その他</w:t>
      </w:r>
    </w:p>
    <w:p w14:paraId="63DAC88E" w14:textId="77777777" w:rsidR="00427CB8" w:rsidRPr="008554D9" w:rsidRDefault="00427CB8" w:rsidP="00427CB8">
      <w:pPr>
        <w:spacing w:line="240" w:lineRule="exact"/>
        <w:rPr>
          <w:rFonts w:ascii="ＭＳ 明朝" w:eastAsia="ＭＳ 明朝" w:hAnsi="ＭＳ 明朝"/>
          <w:sz w:val="21"/>
          <w:szCs w:val="21"/>
        </w:rPr>
      </w:pPr>
    </w:p>
    <w:p w14:paraId="5B4CC980" w14:textId="77777777" w:rsidR="00AC0A48" w:rsidRPr="008554D9" w:rsidRDefault="00AC0A48" w:rsidP="00E529D5">
      <w:pPr>
        <w:rPr>
          <w:rFonts w:ascii="ＭＳ 明朝" w:eastAsia="ＭＳ 明朝" w:hAnsi="ＭＳ 明朝"/>
        </w:rPr>
      </w:pPr>
    </w:p>
    <w:p w14:paraId="2BDB0C24" w14:textId="77777777" w:rsidR="00AC0A48" w:rsidRPr="008554D9" w:rsidRDefault="00AC0A48" w:rsidP="00E529D5">
      <w:pPr>
        <w:rPr>
          <w:rFonts w:ascii="ＭＳ 明朝" w:eastAsia="ＭＳ 明朝" w:hAnsi="ＭＳ 明朝"/>
        </w:rPr>
      </w:pPr>
    </w:p>
    <w:p w14:paraId="0D6D965A" w14:textId="77777777" w:rsidR="00AC0A48" w:rsidRPr="008554D9" w:rsidRDefault="00AC0A48" w:rsidP="00E529D5">
      <w:pPr>
        <w:rPr>
          <w:rFonts w:ascii="ＭＳ 明朝" w:eastAsia="ＭＳ 明朝" w:hAnsi="ＭＳ 明朝"/>
        </w:rPr>
      </w:pPr>
    </w:p>
    <w:tbl>
      <w:tblPr>
        <w:tblpPr w:leftFromText="142" w:rightFromText="142" w:vertAnchor="text" w:horzAnchor="margin" w:tblpXSpec="right" w:tblpY="343"/>
        <w:tblW w:w="5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098"/>
      </w:tblGrid>
      <w:tr w:rsidR="008554D9" w:rsidRPr="008554D9" w14:paraId="733B7C2A" w14:textId="77777777" w:rsidTr="00006D24">
        <w:trPr>
          <w:trHeight w:val="1827"/>
        </w:trPr>
        <w:tc>
          <w:tcPr>
            <w:tcW w:w="5098" w:type="dxa"/>
          </w:tcPr>
          <w:p w14:paraId="16DAC46D" w14:textId="77777777" w:rsidR="006C1713" w:rsidRPr="008554D9" w:rsidRDefault="006C1713" w:rsidP="00006D24">
            <w:pPr>
              <w:spacing w:line="260" w:lineRule="exact"/>
              <w:ind w:rightChars="100" w:right="200"/>
              <w:jc w:val="right"/>
              <w:rPr>
                <w:rFonts w:asciiTheme="minorEastAsia" w:eastAsia="PMingLiU" w:hAnsiTheme="minorEastAsia"/>
                <w:lang w:eastAsia="zh-TW"/>
              </w:rPr>
            </w:pPr>
          </w:p>
          <w:p w14:paraId="61AE4431" w14:textId="77777777" w:rsidR="006C1713" w:rsidRPr="008554D9" w:rsidRDefault="006C1713" w:rsidP="00006D24">
            <w:pPr>
              <w:spacing w:line="280" w:lineRule="exact"/>
              <w:ind w:rightChars="200" w:right="400"/>
              <w:jc w:val="left"/>
              <w:rPr>
                <w:rFonts w:asciiTheme="minorEastAsia" w:eastAsia="PMingLiU" w:hAnsiTheme="minorEastAsia"/>
                <w:sz w:val="21"/>
                <w:szCs w:val="21"/>
                <w:lang w:eastAsia="zh-TW"/>
              </w:rPr>
            </w:pPr>
            <w:r w:rsidRPr="008554D9">
              <w:rPr>
                <w:rFonts w:asciiTheme="minorEastAsia" w:eastAsiaTheme="minorEastAsia" w:hAnsiTheme="minorEastAsia" w:hint="eastAsia"/>
                <w:sz w:val="21"/>
                <w:szCs w:val="21"/>
              </w:rPr>
              <w:t>＜</w:t>
            </w:r>
            <w:r w:rsidRPr="008554D9">
              <w:rPr>
                <w:rFonts w:asciiTheme="minorEastAsia" w:eastAsiaTheme="minorEastAsia" w:hAnsiTheme="minorEastAsia" w:hint="eastAsia"/>
                <w:sz w:val="21"/>
                <w:szCs w:val="21"/>
                <w:lang w:eastAsia="zh-TW"/>
              </w:rPr>
              <w:t>連絡先</w:t>
            </w:r>
            <w:r w:rsidRPr="008554D9">
              <w:rPr>
                <w:rFonts w:asciiTheme="minorEastAsia" w:eastAsiaTheme="minorEastAsia" w:hAnsiTheme="minorEastAsia" w:hint="eastAsia"/>
                <w:sz w:val="21"/>
                <w:szCs w:val="21"/>
              </w:rPr>
              <w:t>＞</w:t>
            </w:r>
          </w:p>
          <w:p w14:paraId="757AE749" w14:textId="2B34D2B9" w:rsidR="006C1713" w:rsidRPr="008554D9" w:rsidRDefault="006C1713" w:rsidP="00006D24">
            <w:pPr>
              <w:spacing w:line="280" w:lineRule="exact"/>
              <w:ind w:rightChars="200" w:right="40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554D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主管校　県立加茂高等学校</w:t>
            </w:r>
          </w:p>
          <w:p w14:paraId="0707D369" w14:textId="77777777" w:rsidR="006C1713" w:rsidRPr="008554D9" w:rsidRDefault="006C1713" w:rsidP="00006D24">
            <w:pPr>
              <w:spacing w:line="280" w:lineRule="exact"/>
              <w:ind w:rightChars="200" w:right="400" w:firstLineChars="500" w:firstLine="105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554D9">
              <w:rPr>
                <w:rFonts w:asciiTheme="minorEastAsia" w:eastAsiaTheme="minorEastAsia" w:hAnsiTheme="minorEastAsia" w:hint="eastAsia"/>
                <w:sz w:val="21"/>
                <w:szCs w:val="21"/>
              </w:rPr>
              <w:t>〒95</w:t>
            </w:r>
            <w:r w:rsidRPr="008554D9">
              <w:rPr>
                <w:rFonts w:asciiTheme="minorEastAsia" w:eastAsiaTheme="minorEastAsia" w:hAnsiTheme="minorEastAsia"/>
                <w:sz w:val="21"/>
                <w:szCs w:val="21"/>
              </w:rPr>
              <w:t>9</w:t>
            </w:r>
            <w:r w:rsidRPr="008554D9">
              <w:rPr>
                <w:rFonts w:asciiTheme="minorEastAsia" w:eastAsiaTheme="minorEastAsia" w:hAnsiTheme="minorEastAsia" w:hint="eastAsia"/>
                <w:sz w:val="21"/>
                <w:szCs w:val="21"/>
              </w:rPr>
              <w:t>-</w:t>
            </w:r>
            <w:r w:rsidRPr="008554D9">
              <w:rPr>
                <w:rFonts w:asciiTheme="minorEastAsia" w:eastAsiaTheme="minorEastAsia" w:hAnsiTheme="minorEastAsia"/>
                <w:sz w:val="21"/>
                <w:szCs w:val="21"/>
              </w:rPr>
              <w:t>1313</w:t>
            </w:r>
          </w:p>
          <w:p w14:paraId="5246083C" w14:textId="77777777" w:rsidR="006C1713" w:rsidRPr="008554D9" w:rsidRDefault="006C1713" w:rsidP="00006D24">
            <w:pPr>
              <w:spacing w:line="280" w:lineRule="exact"/>
              <w:ind w:rightChars="200" w:right="400" w:firstLineChars="500" w:firstLine="105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554D9">
              <w:rPr>
                <w:rFonts w:asciiTheme="minorEastAsia" w:eastAsiaTheme="minorEastAsia" w:hAnsiTheme="minorEastAsia" w:hint="eastAsia"/>
                <w:sz w:val="21"/>
                <w:szCs w:val="21"/>
              </w:rPr>
              <w:t>新潟県加茂市幸町１丁目17番13号</w:t>
            </w:r>
          </w:p>
          <w:p w14:paraId="63B6BC43" w14:textId="77777777" w:rsidR="006C1713" w:rsidRPr="008554D9" w:rsidRDefault="006C1713" w:rsidP="00006D24">
            <w:pPr>
              <w:spacing w:line="280" w:lineRule="exact"/>
              <w:ind w:rightChars="200" w:right="40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554D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　　　　</w:t>
            </w:r>
            <w:r w:rsidRPr="008554D9">
              <w:rPr>
                <w:rFonts w:asciiTheme="minorEastAsia" w:eastAsiaTheme="minorEastAsia" w:hAnsiTheme="minorEastAsia"/>
                <w:sz w:val="21"/>
                <w:szCs w:val="21"/>
              </w:rPr>
              <w:t>T</w:t>
            </w:r>
            <w:r w:rsidRPr="008554D9">
              <w:rPr>
                <w:rFonts w:asciiTheme="minorEastAsia" w:eastAsiaTheme="minorEastAsia" w:hAnsiTheme="minorEastAsia" w:hint="eastAsia"/>
                <w:sz w:val="21"/>
                <w:szCs w:val="21"/>
              </w:rPr>
              <w:t>el （0256）</w:t>
            </w:r>
            <w:r w:rsidRPr="008554D9">
              <w:rPr>
                <w:rFonts w:asciiTheme="minorEastAsia" w:eastAsiaTheme="minorEastAsia" w:hAnsiTheme="minorEastAsia"/>
                <w:sz w:val="21"/>
                <w:szCs w:val="21"/>
              </w:rPr>
              <w:t>52</w:t>
            </w:r>
            <w:r w:rsidRPr="008554D9">
              <w:rPr>
                <w:rFonts w:asciiTheme="minorEastAsia" w:eastAsiaTheme="minorEastAsia" w:hAnsiTheme="minorEastAsia" w:hint="eastAsia"/>
                <w:sz w:val="21"/>
                <w:szCs w:val="21"/>
              </w:rPr>
              <w:t>-</w:t>
            </w:r>
            <w:r w:rsidRPr="008554D9">
              <w:rPr>
                <w:rFonts w:asciiTheme="minorEastAsia" w:eastAsiaTheme="minorEastAsia" w:hAnsiTheme="minorEastAsia"/>
                <w:sz w:val="21"/>
                <w:szCs w:val="21"/>
              </w:rPr>
              <w:t>2030</w:t>
            </w:r>
            <w:r w:rsidRPr="008554D9">
              <w:rPr>
                <w:rFonts w:asciiTheme="minorEastAsia" w:eastAsiaTheme="minorEastAsia" w:hAnsiTheme="minorEastAsia" w:hint="eastAsia"/>
                <w:sz w:val="21"/>
                <w:szCs w:val="21"/>
              </w:rPr>
              <w:t>（代表）</w:t>
            </w:r>
          </w:p>
          <w:p w14:paraId="746147B4" w14:textId="77777777" w:rsidR="006C1713" w:rsidRPr="008554D9" w:rsidRDefault="006C1713" w:rsidP="00006D24">
            <w:pPr>
              <w:spacing w:line="280" w:lineRule="exact"/>
              <w:ind w:rightChars="200" w:right="400" w:firstLineChars="500" w:firstLine="105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554D9">
              <w:rPr>
                <w:rFonts w:asciiTheme="minorEastAsia" w:eastAsiaTheme="minorEastAsia" w:hAnsiTheme="minorEastAsia" w:hint="eastAsia"/>
                <w:sz w:val="21"/>
                <w:szCs w:val="21"/>
              </w:rPr>
              <w:t>Fax （0256）</w:t>
            </w:r>
            <w:r w:rsidRPr="008554D9">
              <w:rPr>
                <w:rFonts w:asciiTheme="minorEastAsia" w:eastAsiaTheme="minorEastAsia" w:hAnsiTheme="minorEastAsia"/>
                <w:sz w:val="21"/>
                <w:szCs w:val="21"/>
              </w:rPr>
              <w:t>53</w:t>
            </w:r>
            <w:r w:rsidRPr="008554D9">
              <w:rPr>
                <w:rFonts w:asciiTheme="minorEastAsia" w:eastAsiaTheme="minorEastAsia" w:hAnsiTheme="minorEastAsia" w:hint="eastAsia"/>
                <w:sz w:val="21"/>
                <w:szCs w:val="21"/>
              </w:rPr>
              <w:t>-</w:t>
            </w:r>
            <w:r w:rsidRPr="008554D9">
              <w:rPr>
                <w:rFonts w:asciiTheme="minorEastAsia" w:eastAsiaTheme="minorEastAsia" w:hAnsiTheme="minorEastAsia"/>
                <w:sz w:val="21"/>
                <w:szCs w:val="21"/>
              </w:rPr>
              <w:t>3713</w:t>
            </w:r>
          </w:p>
          <w:p w14:paraId="5308BDC6" w14:textId="77777777" w:rsidR="006C1713" w:rsidRPr="008554D9" w:rsidRDefault="006C1713" w:rsidP="00006D24">
            <w:pPr>
              <w:spacing w:line="280" w:lineRule="exact"/>
              <w:ind w:rightChars="200" w:right="400" w:firstLineChars="450" w:firstLine="945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554D9">
              <w:rPr>
                <w:rFonts w:asciiTheme="minorEastAsia" w:eastAsiaTheme="minorEastAsia" w:hAnsiTheme="minorEastAsia" w:hint="eastAsia"/>
                <w:sz w:val="21"/>
                <w:szCs w:val="21"/>
              </w:rPr>
              <w:t>（担当） 　羽鳥　晃</w:t>
            </w:r>
          </w:p>
          <w:p w14:paraId="116538AA" w14:textId="77777777" w:rsidR="006C1713" w:rsidRPr="008554D9" w:rsidRDefault="006C1713" w:rsidP="00006D24">
            <w:pPr>
              <w:spacing w:line="280" w:lineRule="exact"/>
              <w:ind w:rightChars="200" w:right="400"/>
              <w:jc w:val="left"/>
              <w:rPr>
                <w:rFonts w:asciiTheme="minorEastAsia" w:eastAsiaTheme="minorEastAsia" w:hAnsiTheme="minorEastAsia"/>
              </w:rPr>
            </w:pPr>
            <w:r w:rsidRPr="008554D9">
              <w:rPr>
                <w:rFonts w:asciiTheme="minorEastAsia" w:eastAsiaTheme="minorEastAsia" w:hAnsiTheme="minorEastAsia" w:hint="eastAsia"/>
              </w:rPr>
              <w:t xml:space="preserve">　</w:t>
            </w:r>
          </w:p>
        </w:tc>
      </w:tr>
    </w:tbl>
    <w:p w14:paraId="402DA2EF" w14:textId="77777777" w:rsidR="00AC0A48" w:rsidRPr="008554D9" w:rsidRDefault="00AC0A48" w:rsidP="00E529D5">
      <w:pPr>
        <w:rPr>
          <w:rFonts w:ascii="ＭＳ 明朝" w:eastAsia="ＭＳ 明朝" w:hAnsi="ＭＳ 明朝"/>
        </w:rPr>
      </w:pPr>
    </w:p>
    <w:p w14:paraId="31D0730E" w14:textId="77777777" w:rsidR="00AC0A48" w:rsidRPr="008554D9" w:rsidRDefault="00AC0A48" w:rsidP="00E529D5">
      <w:pPr>
        <w:rPr>
          <w:rFonts w:ascii="ＭＳ 明朝" w:eastAsia="ＭＳ 明朝" w:hAnsi="ＭＳ 明朝"/>
        </w:rPr>
      </w:pPr>
    </w:p>
    <w:p w14:paraId="24DABDD3" w14:textId="77777777" w:rsidR="00AC0A48" w:rsidRPr="008554D9" w:rsidRDefault="00AC0A48" w:rsidP="00E529D5">
      <w:pPr>
        <w:rPr>
          <w:rFonts w:ascii="ＭＳ 明朝" w:eastAsia="ＭＳ 明朝" w:hAnsi="ＭＳ 明朝"/>
        </w:rPr>
      </w:pPr>
    </w:p>
    <w:p w14:paraId="76B1040B" w14:textId="77777777" w:rsidR="00AC0A48" w:rsidRPr="008554D9" w:rsidRDefault="00AC0A48" w:rsidP="00E529D5">
      <w:pPr>
        <w:rPr>
          <w:rFonts w:ascii="ＭＳ 明朝" w:eastAsia="ＭＳ 明朝" w:hAnsi="ＭＳ 明朝"/>
        </w:rPr>
      </w:pPr>
    </w:p>
    <w:p w14:paraId="7FF50344" w14:textId="77777777" w:rsidR="00C51C6C" w:rsidRPr="008554D9" w:rsidRDefault="00C51C6C" w:rsidP="00AC0A48">
      <w:pPr>
        <w:pStyle w:val="a3"/>
        <w:spacing w:line="309" w:lineRule="exact"/>
        <w:jc w:val="right"/>
        <w:rPr>
          <w:rFonts w:ascii="ＭＳ 明朝" w:hAnsi="ＭＳ 明朝"/>
        </w:rPr>
      </w:pPr>
    </w:p>
    <w:sectPr w:rsidR="00C51C6C" w:rsidRPr="008554D9" w:rsidSect="00693676">
      <w:pgSz w:w="11906" w:h="16838"/>
      <w:pgMar w:top="1417" w:right="850" w:bottom="1134" w:left="850" w:header="720" w:footer="720" w:gutter="0"/>
      <w:cols w:space="720"/>
      <w:noEndnote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72230" w14:textId="77777777" w:rsidR="00FC1856" w:rsidRDefault="00FC1856" w:rsidP="007D7D40">
      <w:r>
        <w:separator/>
      </w:r>
    </w:p>
  </w:endnote>
  <w:endnote w:type="continuationSeparator" w:id="0">
    <w:p w14:paraId="554C88C1" w14:textId="77777777" w:rsidR="00FC1856" w:rsidRDefault="00FC1856" w:rsidP="007D7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B4FD8" w14:textId="77777777" w:rsidR="00FC1856" w:rsidRDefault="00FC1856" w:rsidP="007D7D40">
      <w:r>
        <w:separator/>
      </w:r>
    </w:p>
  </w:footnote>
  <w:footnote w:type="continuationSeparator" w:id="0">
    <w:p w14:paraId="4B890263" w14:textId="77777777" w:rsidR="00FC1856" w:rsidRDefault="00FC1856" w:rsidP="007D7D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676"/>
    <w:rsid w:val="00006314"/>
    <w:rsid w:val="00050128"/>
    <w:rsid w:val="0007286E"/>
    <w:rsid w:val="00090E72"/>
    <w:rsid w:val="000B2EA4"/>
    <w:rsid w:val="000B3334"/>
    <w:rsid w:val="000C5724"/>
    <w:rsid w:val="000E3FB9"/>
    <w:rsid w:val="000E651D"/>
    <w:rsid w:val="000F3C24"/>
    <w:rsid w:val="001136D1"/>
    <w:rsid w:val="001253B4"/>
    <w:rsid w:val="00135916"/>
    <w:rsid w:val="00141397"/>
    <w:rsid w:val="00161484"/>
    <w:rsid w:val="00175383"/>
    <w:rsid w:val="001A1605"/>
    <w:rsid w:val="001A2376"/>
    <w:rsid w:val="001B5EA3"/>
    <w:rsid w:val="001C4CE9"/>
    <w:rsid w:val="001D4113"/>
    <w:rsid w:val="00233F6E"/>
    <w:rsid w:val="00243155"/>
    <w:rsid w:val="002842A0"/>
    <w:rsid w:val="002B4AD0"/>
    <w:rsid w:val="002E6639"/>
    <w:rsid w:val="002F21C3"/>
    <w:rsid w:val="0031253F"/>
    <w:rsid w:val="003210DF"/>
    <w:rsid w:val="0033485C"/>
    <w:rsid w:val="00341FD2"/>
    <w:rsid w:val="00347DCA"/>
    <w:rsid w:val="00350454"/>
    <w:rsid w:val="00357B84"/>
    <w:rsid w:val="0037470F"/>
    <w:rsid w:val="0038635D"/>
    <w:rsid w:val="003B0A46"/>
    <w:rsid w:val="003C3640"/>
    <w:rsid w:val="003D0ADE"/>
    <w:rsid w:val="003F0755"/>
    <w:rsid w:val="004110AF"/>
    <w:rsid w:val="0042290A"/>
    <w:rsid w:val="00427CB8"/>
    <w:rsid w:val="004A3FEE"/>
    <w:rsid w:val="00500C5F"/>
    <w:rsid w:val="00502B27"/>
    <w:rsid w:val="00503D92"/>
    <w:rsid w:val="00517053"/>
    <w:rsid w:val="005519F3"/>
    <w:rsid w:val="00560DEF"/>
    <w:rsid w:val="00562722"/>
    <w:rsid w:val="00565011"/>
    <w:rsid w:val="005710F1"/>
    <w:rsid w:val="005764DC"/>
    <w:rsid w:val="0057689D"/>
    <w:rsid w:val="00582C54"/>
    <w:rsid w:val="005850D4"/>
    <w:rsid w:val="00596BFA"/>
    <w:rsid w:val="005B6BB0"/>
    <w:rsid w:val="005E3C4D"/>
    <w:rsid w:val="00601DF8"/>
    <w:rsid w:val="00626014"/>
    <w:rsid w:val="00661F8D"/>
    <w:rsid w:val="00693676"/>
    <w:rsid w:val="00694D43"/>
    <w:rsid w:val="006A4588"/>
    <w:rsid w:val="006C1713"/>
    <w:rsid w:val="00711972"/>
    <w:rsid w:val="0071717A"/>
    <w:rsid w:val="0072097F"/>
    <w:rsid w:val="00755F0E"/>
    <w:rsid w:val="0076416B"/>
    <w:rsid w:val="00773486"/>
    <w:rsid w:val="0077408F"/>
    <w:rsid w:val="00777F8F"/>
    <w:rsid w:val="00785A2E"/>
    <w:rsid w:val="007C41B9"/>
    <w:rsid w:val="007D7D40"/>
    <w:rsid w:val="00837C7C"/>
    <w:rsid w:val="008551CC"/>
    <w:rsid w:val="008554D9"/>
    <w:rsid w:val="008674D5"/>
    <w:rsid w:val="008A51BD"/>
    <w:rsid w:val="008B1F48"/>
    <w:rsid w:val="008C5726"/>
    <w:rsid w:val="008D0903"/>
    <w:rsid w:val="0093323E"/>
    <w:rsid w:val="00942851"/>
    <w:rsid w:val="00943018"/>
    <w:rsid w:val="00947A40"/>
    <w:rsid w:val="00953E56"/>
    <w:rsid w:val="00975F23"/>
    <w:rsid w:val="00982AC4"/>
    <w:rsid w:val="00983E64"/>
    <w:rsid w:val="00987040"/>
    <w:rsid w:val="00990535"/>
    <w:rsid w:val="009A5100"/>
    <w:rsid w:val="009C5AED"/>
    <w:rsid w:val="009E10BC"/>
    <w:rsid w:val="009F4DBF"/>
    <w:rsid w:val="00A1060A"/>
    <w:rsid w:val="00A2070C"/>
    <w:rsid w:val="00A4776D"/>
    <w:rsid w:val="00A569DC"/>
    <w:rsid w:val="00A64FED"/>
    <w:rsid w:val="00A81DD1"/>
    <w:rsid w:val="00AA7D44"/>
    <w:rsid w:val="00AC0A48"/>
    <w:rsid w:val="00AC2525"/>
    <w:rsid w:val="00AC5403"/>
    <w:rsid w:val="00AE6360"/>
    <w:rsid w:val="00AF6CA0"/>
    <w:rsid w:val="00B25405"/>
    <w:rsid w:val="00B26ECC"/>
    <w:rsid w:val="00B7770B"/>
    <w:rsid w:val="00B92F23"/>
    <w:rsid w:val="00BA27A0"/>
    <w:rsid w:val="00BB1C1E"/>
    <w:rsid w:val="00BB4E54"/>
    <w:rsid w:val="00BC2EB5"/>
    <w:rsid w:val="00BE6464"/>
    <w:rsid w:val="00C24898"/>
    <w:rsid w:val="00C261AE"/>
    <w:rsid w:val="00C410FC"/>
    <w:rsid w:val="00C51C6C"/>
    <w:rsid w:val="00C54313"/>
    <w:rsid w:val="00C6799A"/>
    <w:rsid w:val="00C8045D"/>
    <w:rsid w:val="00C8136F"/>
    <w:rsid w:val="00C84FE7"/>
    <w:rsid w:val="00C911AB"/>
    <w:rsid w:val="00C924F0"/>
    <w:rsid w:val="00CF137F"/>
    <w:rsid w:val="00CF670F"/>
    <w:rsid w:val="00D050C0"/>
    <w:rsid w:val="00D061D5"/>
    <w:rsid w:val="00D10301"/>
    <w:rsid w:val="00D1463E"/>
    <w:rsid w:val="00D33090"/>
    <w:rsid w:val="00D34397"/>
    <w:rsid w:val="00D44C01"/>
    <w:rsid w:val="00D45014"/>
    <w:rsid w:val="00D5092B"/>
    <w:rsid w:val="00D756B1"/>
    <w:rsid w:val="00DA0643"/>
    <w:rsid w:val="00DB1583"/>
    <w:rsid w:val="00DD005C"/>
    <w:rsid w:val="00DD490F"/>
    <w:rsid w:val="00DE1B39"/>
    <w:rsid w:val="00DE2722"/>
    <w:rsid w:val="00DF172F"/>
    <w:rsid w:val="00E35D66"/>
    <w:rsid w:val="00E37AEC"/>
    <w:rsid w:val="00E529D5"/>
    <w:rsid w:val="00E546BD"/>
    <w:rsid w:val="00E6350A"/>
    <w:rsid w:val="00E709AF"/>
    <w:rsid w:val="00E81F9B"/>
    <w:rsid w:val="00E93D5F"/>
    <w:rsid w:val="00EA23B6"/>
    <w:rsid w:val="00EC3D31"/>
    <w:rsid w:val="00EC4586"/>
    <w:rsid w:val="00ED5CBE"/>
    <w:rsid w:val="00ED7B9E"/>
    <w:rsid w:val="00F01B1C"/>
    <w:rsid w:val="00F049A3"/>
    <w:rsid w:val="00F17CAD"/>
    <w:rsid w:val="00F23C09"/>
    <w:rsid w:val="00F258E5"/>
    <w:rsid w:val="00F334E0"/>
    <w:rsid w:val="00F33530"/>
    <w:rsid w:val="00F511A5"/>
    <w:rsid w:val="00F52D1E"/>
    <w:rsid w:val="00F75987"/>
    <w:rsid w:val="00F8279E"/>
    <w:rsid w:val="00F91FA5"/>
    <w:rsid w:val="00FB0B0C"/>
    <w:rsid w:val="00FB46B4"/>
    <w:rsid w:val="00FC1856"/>
    <w:rsid w:val="00FD32E3"/>
    <w:rsid w:val="00FE40FF"/>
    <w:rsid w:val="00FE4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08D748F7"/>
  <w15:docId w15:val="{52689DA5-7E57-45B2-B768-C2B9C31B1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5100"/>
    <w:pPr>
      <w:widowControl w:val="0"/>
      <w:jc w:val="both"/>
    </w:pPr>
    <w:rPr>
      <w:rFonts w:ascii="ＭＳ Ｐ明朝" w:eastAsia="ＭＳ Ｐ明朝" w:hAnsi="Century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B25405"/>
    <w:pPr>
      <w:widowControl w:val="0"/>
      <w:wordWrap w:val="0"/>
      <w:autoSpaceDE w:val="0"/>
      <w:autoSpaceDN w:val="0"/>
      <w:adjustRightInd w:val="0"/>
      <w:spacing w:line="258" w:lineRule="exact"/>
      <w:jc w:val="both"/>
    </w:pPr>
    <w:rPr>
      <w:rFonts w:ascii="Times New Roman" w:eastAsia="ＭＳ 明朝" w:hAnsi="Times New Roman" w:cs="ＭＳ 明朝"/>
      <w:kern w:val="0"/>
      <w:szCs w:val="21"/>
    </w:rPr>
  </w:style>
  <w:style w:type="paragraph" w:styleId="a4">
    <w:name w:val="header"/>
    <w:basedOn w:val="a"/>
    <w:link w:val="a5"/>
    <w:uiPriority w:val="99"/>
    <w:unhideWhenUsed/>
    <w:rsid w:val="007D7D4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D7D40"/>
  </w:style>
  <w:style w:type="paragraph" w:styleId="a6">
    <w:name w:val="footer"/>
    <w:basedOn w:val="a"/>
    <w:link w:val="a7"/>
    <w:uiPriority w:val="99"/>
    <w:unhideWhenUsed/>
    <w:rsid w:val="007D7D4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D7D40"/>
  </w:style>
  <w:style w:type="paragraph" w:styleId="a8">
    <w:name w:val="Balloon Text"/>
    <w:basedOn w:val="a"/>
    <w:link w:val="a9"/>
    <w:uiPriority w:val="99"/>
    <w:semiHidden/>
    <w:unhideWhenUsed/>
    <w:rsid w:val="00953E5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53E56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934086\Desktop\2012&#31179;&#23395;&#22320;&#21306;&#22823;&#20250;\&#9313;&#22823;&#20250;&#35201;&#38917;&#30330;&#36865;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BE725-40EA-4446-9699-3C6068BEC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</Template>
  <TotalTime>16</TotalTime>
  <Pages>1</Pages>
  <Words>319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setup</dc:creator>
  <cp:lastModifiedBy>takahashi-sy</cp:lastModifiedBy>
  <cp:revision>6</cp:revision>
  <cp:lastPrinted>2022-03-11T03:31:00Z</cp:lastPrinted>
  <dcterms:created xsi:type="dcterms:W3CDTF">2025-03-24T06:15:00Z</dcterms:created>
  <dcterms:modified xsi:type="dcterms:W3CDTF">2026-03-24T23:28:00Z</dcterms:modified>
</cp:coreProperties>
</file>